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256"/>
        <w:gridCol w:w="1984"/>
      </w:tblGrid>
      <w:tr w:rsidR="009E1656" w:rsidRPr="00F45CAD" w14:paraId="63595300" w14:textId="77777777" w:rsidTr="00E44F62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6890376" w14:textId="77777777" w:rsidR="009E1656" w:rsidRPr="00F45CAD" w:rsidRDefault="009E1656" w:rsidP="009E1656">
            <w:pPr>
              <w:jc w:val="both"/>
            </w:pPr>
          </w:p>
        </w:tc>
        <w:tc>
          <w:tcPr>
            <w:tcW w:w="4240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156A088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46447B6A" w14:textId="77777777" w:rsidTr="00E44F6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D21FC8" w14:textId="77777777" w:rsidR="009E1656" w:rsidRPr="00F45CAD" w:rsidRDefault="009E1656" w:rsidP="009E1656">
            <w:pPr>
              <w:jc w:val="both"/>
            </w:pPr>
          </w:p>
        </w:tc>
        <w:tc>
          <w:tcPr>
            <w:tcW w:w="225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1A345E" w14:textId="77777777"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9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57C59A" w14:textId="4FC0E9D5" w:rsidR="009E1656" w:rsidRPr="00F45CAD" w:rsidRDefault="00E44F62" w:rsidP="009E1656">
            <w:pPr>
              <w:jc w:val="both"/>
            </w:pPr>
            <w:r>
              <w:t>Maßnahmennummer</w:t>
            </w:r>
          </w:p>
        </w:tc>
      </w:tr>
      <w:tr w:rsidR="00E44F62" w:rsidRPr="00F45CAD" w14:paraId="789CD430" w14:textId="77777777" w:rsidTr="00E44F6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3F5C83" w14:textId="77777777" w:rsidR="00E44F62" w:rsidRPr="00F45CAD" w:rsidRDefault="00E44F62" w:rsidP="00E44F62">
            <w:pPr>
              <w:jc w:val="both"/>
            </w:pPr>
          </w:p>
        </w:tc>
        <w:tc>
          <w:tcPr>
            <w:tcW w:w="225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sdt>
            <w:sdtPr>
              <w:id w:val="1635829175"/>
              <w:placeholder>
                <w:docPart w:val="6BEA25EA92704A5AAFEF08AF112FD37F"/>
              </w:placeholder>
            </w:sdtPr>
            <w:sdtEndPr/>
            <w:sdtContent>
              <w:p w14:paraId="35CCE09D" w14:textId="514BA702" w:rsidR="00E44F62" w:rsidRPr="00867ECF" w:rsidRDefault="007E36BA" w:rsidP="00247DF0">
                <w:pPr>
                  <w:jc w:val="both"/>
                  <w:rPr>
                    <w:b/>
                    <w:bCs/>
                  </w:rPr>
                </w:pPr>
                <w:r>
                  <w:t>2026-VOB-</w:t>
                </w:r>
                <w:r w:rsidR="00247DF0">
                  <w:t>M3000-1002</w:t>
                </w:r>
              </w:p>
            </w:sdtContent>
          </w:sdt>
        </w:tc>
        <w:tc>
          <w:tcPr>
            <w:tcW w:w="19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D1A468" w14:textId="5E52D5C3" w:rsidR="00E44F62" w:rsidRPr="00F45CAD" w:rsidRDefault="00E44F62" w:rsidP="00270DF9">
            <w:bookmarkStart w:id="0" w:name="_GoBack"/>
            <w:bookmarkEnd w:id="0"/>
          </w:p>
        </w:tc>
      </w:tr>
      <w:tr w:rsidR="00E44F62" w:rsidRPr="00F45CAD" w14:paraId="2470153A" w14:textId="77777777" w:rsidTr="00E44F62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852E4C" w14:textId="77777777" w:rsidR="00E44F62" w:rsidRPr="00F45CAD" w:rsidRDefault="00E44F62" w:rsidP="00E44F62">
            <w:pPr>
              <w:jc w:val="both"/>
            </w:pPr>
            <w:r w:rsidRPr="00F45CAD">
              <w:t>Baumaßnahme</w:t>
            </w:r>
          </w:p>
        </w:tc>
        <w:tc>
          <w:tcPr>
            <w:tcW w:w="4240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4DF300" w14:textId="77777777" w:rsidR="00E44F62" w:rsidRPr="00F45CAD" w:rsidRDefault="00E44F62" w:rsidP="00E44F62">
            <w:pPr>
              <w:jc w:val="both"/>
            </w:pPr>
          </w:p>
        </w:tc>
      </w:tr>
      <w:tr w:rsidR="00E44F62" w:rsidRPr="00F45CAD" w14:paraId="28E3F3A2" w14:textId="77777777" w:rsidTr="00E44F62">
        <w:trPr>
          <w:trHeight w:val="284"/>
        </w:trPr>
        <w:tc>
          <w:tcPr>
            <w:tcW w:w="9781" w:type="dxa"/>
            <w:gridSpan w:val="3"/>
            <w:tcMar>
              <w:top w:w="28" w:type="dxa"/>
              <w:bottom w:w="28" w:type="dxa"/>
              <w:right w:w="28" w:type="dxa"/>
            </w:tcMar>
          </w:tcPr>
          <w:sdt>
            <w:sdtPr>
              <w:rPr>
                <w:b/>
                <w:bCs/>
              </w:rPr>
              <w:id w:val="-1391641116"/>
              <w:placeholder>
                <w:docPart w:val="DA358787CBFF41C982EFFAD1B782C5C1"/>
              </w:placeholder>
            </w:sdtPr>
            <w:sdtEndPr/>
            <w:sdtContent>
              <w:sdt>
                <w:sdtPr>
                  <w:rPr>
                    <w:b/>
                    <w:bCs/>
                  </w:rPr>
                  <w:id w:val="97374425"/>
                  <w:placeholder>
                    <w:docPart w:val="128C4B94ACAB4893B029CE657D2012FB"/>
                  </w:placeholder>
                </w:sdtPr>
                <w:sdtEndPr/>
                <w:sdtContent>
                  <w:p w14:paraId="7AEB1DD2" w14:textId="79ED209D" w:rsidR="00E44F62" w:rsidRPr="00E44F62" w:rsidRDefault="007E36BA" w:rsidP="00270DF9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Sanierung Ufermauer Am Bloch</w:t>
                    </w:r>
                  </w:p>
                </w:sdtContent>
              </w:sdt>
            </w:sdtContent>
          </w:sdt>
        </w:tc>
      </w:tr>
      <w:tr w:rsidR="00E44F62" w:rsidRPr="00F45CAD" w14:paraId="2818F8C6" w14:textId="77777777" w:rsidTr="00E44F62">
        <w:trPr>
          <w:trHeight w:val="284"/>
        </w:trPr>
        <w:tc>
          <w:tcPr>
            <w:tcW w:w="9781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C064885" w14:textId="77777777" w:rsidR="00E44F62" w:rsidRPr="00F45CAD" w:rsidRDefault="00E44F62" w:rsidP="00E44F62">
            <w:pPr>
              <w:jc w:val="both"/>
            </w:pPr>
          </w:p>
        </w:tc>
      </w:tr>
      <w:tr w:rsidR="00E44F62" w:rsidRPr="00F45CAD" w14:paraId="668933B3" w14:textId="77777777" w:rsidTr="00E44F62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0C9154" w14:textId="77777777" w:rsidR="00E44F62" w:rsidRPr="00F45CAD" w:rsidRDefault="00E44F62" w:rsidP="00E44F62">
            <w:pPr>
              <w:jc w:val="both"/>
            </w:pPr>
            <w:r>
              <w:t>Leistung</w:t>
            </w:r>
          </w:p>
        </w:tc>
        <w:tc>
          <w:tcPr>
            <w:tcW w:w="4240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3035B5" w14:textId="77777777" w:rsidR="00E44F62" w:rsidRPr="00F45CAD" w:rsidRDefault="00E44F62" w:rsidP="00E44F62">
            <w:pPr>
              <w:jc w:val="both"/>
            </w:pPr>
          </w:p>
        </w:tc>
      </w:tr>
      <w:tr w:rsidR="00E44F62" w:rsidRPr="00F45CAD" w14:paraId="35EFB847" w14:textId="77777777" w:rsidTr="00E44F62">
        <w:trPr>
          <w:trHeight w:val="284"/>
        </w:trPr>
        <w:tc>
          <w:tcPr>
            <w:tcW w:w="9781" w:type="dxa"/>
            <w:gridSpan w:val="3"/>
            <w:tcMar>
              <w:top w:w="28" w:type="dxa"/>
              <w:bottom w:w="28" w:type="dxa"/>
              <w:right w:w="28" w:type="dxa"/>
            </w:tcMar>
          </w:tcPr>
          <w:sdt>
            <w:sdtPr>
              <w:rPr>
                <w:b/>
                <w:bCs/>
              </w:rPr>
              <w:id w:val="1029384296"/>
              <w:placeholder>
                <w:docPart w:val="16ECC847AD59496197D918EBD19D42A8"/>
              </w:placeholder>
            </w:sdtPr>
            <w:sdtEndPr/>
            <w:sdtContent>
              <w:p w14:paraId="389136CA" w14:textId="5F29F0FF" w:rsidR="00E44F62" w:rsidRPr="00E44F62" w:rsidRDefault="000E125A" w:rsidP="007E36BA">
                <w:pPr>
                  <w:rPr>
                    <w:b/>
                    <w:bCs/>
                    <w:szCs w:val="20"/>
                  </w:rPr>
                </w:pPr>
                <w:sdt>
                  <w:sdtPr>
                    <w:rPr>
                      <w:b/>
                      <w:bCs/>
                    </w:rPr>
                    <w:id w:val="-1611810702"/>
                    <w:placeholder>
                      <w:docPart w:val="F6BC6842B32D4518A8FE12D43F00162C"/>
                    </w:placeholder>
                  </w:sdtPr>
                  <w:sdtEndPr/>
                  <w:sdtContent>
                    <w:r w:rsidR="007E36BA">
                      <w:rPr>
                        <w:b/>
                        <w:bCs/>
                      </w:rPr>
                      <w:t xml:space="preserve">Sanierung </w:t>
                    </w:r>
                  </w:sdtContent>
                </w:sdt>
              </w:p>
            </w:sdtContent>
          </w:sdt>
        </w:tc>
      </w:tr>
    </w:tbl>
    <w:p w14:paraId="487D4DEA" w14:textId="77777777" w:rsidR="009E1656" w:rsidRDefault="009E1656" w:rsidP="009E1656">
      <w:pPr>
        <w:rPr>
          <w:rFonts w:cs="Arial"/>
          <w:szCs w:val="20"/>
        </w:rPr>
      </w:pPr>
    </w:p>
    <w:p w14:paraId="0A22E6D9" w14:textId="77777777" w:rsidR="009E1656" w:rsidRDefault="009E1656" w:rsidP="009E1656">
      <w:pPr>
        <w:pStyle w:val="Oben"/>
      </w:pPr>
      <w:r>
        <w:t>Ergänzung der Aufforderung zur Abgabe eines Angebots</w:t>
      </w:r>
    </w:p>
    <w:p w14:paraId="77FEC854" w14:textId="77777777" w:rsidR="009E1656" w:rsidRDefault="009E1656" w:rsidP="009E1656">
      <w:pPr>
        <w:pStyle w:val="Oben"/>
      </w:pPr>
      <w:r>
        <w:t>Ergänzung der Besonderen Vertragsbedingungen</w:t>
      </w:r>
    </w:p>
    <w:p w14:paraId="045832E2" w14:textId="77777777" w:rsidR="009E1656" w:rsidRDefault="009E1656" w:rsidP="009E1656">
      <w:pPr>
        <w:jc w:val="both"/>
        <w:rPr>
          <w:rFonts w:cs="Arial"/>
          <w:b/>
          <w:szCs w:val="20"/>
        </w:rPr>
      </w:pPr>
    </w:p>
    <w:p w14:paraId="46A4BF06" w14:textId="77777777"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14:paraId="3941287D" w14:textId="77777777" w:rsidR="009E1656" w:rsidRDefault="009E1656" w:rsidP="009E1656">
      <w:pPr>
        <w:pStyle w:val="berschrift1"/>
      </w:pPr>
      <w:r>
        <w:t>Ergänzung der Aufforderung zur Abgabe eines Angebots</w:t>
      </w:r>
    </w:p>
    <w:p w14:paraId="13BB1F0D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14:paraId="0CA2EED2" w14:textId="77777777"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14:paraId="61B0B17F" w14:textId="77777777"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14:paraId="529652B7" w14:textId="77777777"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14:paraId="6BF020CD" w14:textId="77777777"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14:paraId="76274F02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14:paraId="5D0EE75A" w14:textId="77777777"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14:paraId="1FCE49A1" w14:textId="77777777"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14:paraId="47EB6879" w14:textId="77777777"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14:paraId="2D13D2A2" w14:textId="77777777"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14:paraId="6C84612C" w14:textId="77777777" w:rsidR="009E1656" w:rsidRDefault="009E1656" w:rsidP="009E1656">
      <w:pPr>
        <w:pStyle w:val="berschrift1"/>
      </w:pPr>
      <w:r>
        <w:t>Ergänzung der Besonderen Vertragsbedingungen</w:t>
      </w:r>
    </w:p>
    <w:p w14:paraId="2D90CA66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(Bemühensklausel).</w:t>
      </w:r>
    </w:p>
    <w:p w14:paraId="26B176CF" w14:textId="77777777"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14:paraId="0127AF2E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lastRenderedPageBreak/>
        <w:t>Der Auftragnehmer trifft alle erforderlichen Vorkehrungen, um Bau- und Abbruchabfälle nach den geltenden Vorschriften getrennt zu erfassen und zu halten sowie einer sachgerechten Entsorgung zuzuführen.</w:t>
      </w:r>
    </w:p>
    <w:p w14:paraId="6A78323A" w14:textId="77777777"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43769E" w14:textId="77777777" w:rsidR="00665414" w:rsidRDefault="00665414">
      <w:r>
        <w:separator/>
      </w:r>
    </w:p>
    <w:p w14:paraId="082A2FD1" w14:textId="77777777" w:rsidR="00665414" w:rsidRDefault="00665414"/>
    <w:p w14:paraId="5579230A" w14:textId="77777777" w:rsidR="00665414" w:rsidRDefault="00665414"/>
  </w:endnote>
  <w:endnote w:type="continuationSeparator" w:id="0">
    <w:p w14:paraId="3BD47D38" w14:textId="77777777" w:rsidR="00665414" w:rsidRDefault="00665414">
      <w:r>
        <w:continuationSeparator/>
      </w:r>
    </w:p>
    <w:p w14:paraId="61D4AA67" w14:textId="77777777" w:rsidR="00665414" w:rsidRDefault="00665414"/>
    <w:p w14:paraId="369A2230" w14:textId="77777777" w:rsidR="00665414" w:rsidRDefault="006654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14:paraId="75782E36" w14:textId="77777777" w:rsidTr="00726E61">
      <w:trPr>
        <w:cantSplit/>
        <w:trHeight w:hRule="exact" w:val="397"/>
      </w:trPr>
      <w:tc>
        <w:tcPr>
          <w:tcW w:w="147" w:type="dxa"/>
          <w:vAlign w:val="center"/>
        </w:tcPr>
        <w:p w14:paraId="4348E6B2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EC721D7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8455132" wp14:editId="364899C5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86A1385" w14:textId="4F9FCD47"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  <w:r w:rsidR="00D52367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387B83B3" w14:textId="77777777"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E125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E125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E91B2B3" w14:textId="77777777"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A18654" w14:textId="77777777" w:rsidR="00665414" w:rsidRDefault="00665414">
      <w:r>
        <w:separator/>
      </w:r>
    </w:p>
    <w:p w14:paraId="27AB2720" w14:textId="77777777" w:rsidR="00665414" w:rsidRDefault="00665414"/>
    <w:p w14:paraId="6C08AB99" w14:textId="77777777" w:rsidR="00665414" w:rsidRDefault="00665414"/>
  </w:footnote>
  <w:footnote w:type="continuationSeparator" w:id="0">
    <w:p w14:paraId="171D9341" w14:textId="77777777" w:rsidR="00665414" w:rsidRDefault="00665414">
      <w:r>
        <w:continuationSeparator/>
      </w:r>
    </w:p>
    <w:p w14:paraId="64A6E1E7" w14:textId="77777777" w:rsidR="00665414" w:rsidRDefault="00665414"/>
    <w:p w14:paraId="71354B15" w14:textId="77777777" w:rsidR="00665414" w:rsidRDefault="0066541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97EA95" w14:textId="77777777" w:rsidR="005F7FAD" w:rsidRDefault="005F7FAD"/>
  <w:p w14:paraId="4E0F257A" w14:textId="77777777" w:rsidR="005F7FAD" w:rsidRDefault="005F7FA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B165E7" w14:textId="77777777" w:rsidR="005F7FAD" w:rsidRDefault="005F7FAD" w:rsidP="00046C8E">
    <w:pPr>
      <w:pStyle w:val="Kopfzeile"/>
    </w:pPr>
    <w:r>
      <w:t>241</w:t>
    </w:r>
  </w:p>
  <w:p w14:paraId="159F0F0F" w14:textId="77777777"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15spGX6/3Ghgkjwh0RHdjcC7aZlgkLmpVt6BhfAQE9CRwMle9Pyng3zKziG+R58lk75fkas3vicM+2VG0Zxjig==" w:salt="L4XDyDActRUCn+i5WRchEA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utomatischSpeichern" w:val="0"/>
    <w:docVar w:name="LW_DocType" w:val="FETAB"/>
    <w:docVar w:name="modified" w:val="1"/>
    <w:docVar w:name="Status" w:val="nein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09C0"/>
    <w:rsid w:val="00092107"/>
    <w:rsid w:val="000A1182"/>
    <w:rsid w:val="000A42AA"/>
    <w:rsid w:val="000B503C"/>
    <w:rsid w:val="000E125A"/>
    <w:rsid w:val="001028D9"/>
    <w:rsid w:val="00106076"/>
    <w:rsid w:val="00127C79"/>
    <w:rsid w:val="00131B1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4B9B"/>
    <w:rsid w:val="00226616"/>
    <w:rsid w:val="00247DF0"/>
    <w:rsid w:val="002517FD"/>
    <w:rsid w:val="00251E0D"/>
    <w:rsid w:val="00263542"/>
    <w:rsid w:val="00270DF9"/>
    <w:rsid w:val="002748DF"/>
    <w:rsid w:val="002C0F7B"/>
    <w:rsid w:val="002C403D"/>
    <w:rsid w:val="002E4302"/>
    <w:rsid w:val="002F4952"/>
    <w:rsid w:val="00327698"/>
    <w:rsid w:val="00342C0A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A4163"/>
    <w:rsid w:val="004B410A"/>
    <w:rsid w:val="004C0824"/>
    <w:rsid w:val="004C5609"/>
    <w:rsid w:val="004D1A18"/>
    <w:rsid w:val="004E07A5"/>
    <w:rsid w:val="004E2122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33FBE"/>
    <w:rsid w:val="00634E6E"/>
    <w:rsid w:val="00640260"/>
    <w:rsid w:val="00641FBD"/>
    <w:rsid w:val="00643351"/>
    <w:rsid w:val="0066119D"/>
    <w:rsid w:val="00665414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36BA"/>
    <w:rsid w:val="007E61DB"/>
    <w:rsid w:val="0081723D"/>
    <w:rsid w:val="008615ED"/>
    <w:rsid w:val="00867ECF"/>
    <w:rsid w:val="008709EF"/>
    <w:rsid w:val="00873B3B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77CA8"/>
    <w:rsid w:val="009A3215"/>
    <w:rsid w:val="009A33B4"/>
    <w:rsid w:val="009C14BE"/>
    <w:rsid w:val="009E1656"/>
    <w:rsid w:val="00A00872"/>
    <w:rsid w:val="00A5084B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B583E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A08C7"/>
    <w:rsid w:val="00CD54C7"/>
    <w:rsid w:val="00CF64C4"/>
    <w:rsid w:val="00CF7655"/>
    <w:rsid w:val="00D05C74"/>
    <w:rsid w:val="00D52367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44F62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B6150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734CC0"/>
  <w15:docId w15:val="{8BE5568C-46BA-4D1E-B764-3080B0B46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  <w:style w:type="character" w:styleId="Platzhaltertext">
    <w:name w:val="Placeholder Text"/>
    <w:basedOn w:val="Absatz-Standardschriftart"/>
    <w:uiPriority w:val="99"/>
    <w:semiHidden/>
    <w:rsid w:val="00867E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BEA25EA92704A5AAFEF08AF112FD3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53D3A6-DE96-4158-8706-362C074980C4}"/>
      </w:docPartPr>
      <w:docPartBody>
        <w:p w:rsidR="004F2F78" w:rsidRDefault="003444BD" w:rsidP="003444BD">
          <w:pPr>
            <w:pStyle w:val="6BEA25EA92704A5AAFEF08AF112FD37F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DA358787CBFF41C982EFFAD1B782C5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74C5DE-8BB3-4AEF-8F69-08798405BFB7}"/>
      </w:docPartPr>
      <w:docPartBody>
        <w:p w:rsidR="004F2F78" w:rsidRDefault="003444BD" w:rsidP="003444BD">
          <w:pPr>
            <w:pStyle w:val="DA358787CBFF41C982EFFAD1B782C5C1"/>
          </w:pPr>
          <w:r w:rsidRPr="00C772D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ECC847AD59496197D918EBD19D42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5D11A8-674A-4AED-A494-20240F512203}"/>
      </w:docPartPr>
      <w:docPartBody>
        <w:p w:rsidR="004F2F78" w:rsidRDefault="003444BD" w:rsidP="003444BD">
          <w:pPr>
            <w:pStyle w:val="16ECC847AD59496197D918EBD19D42A8"/>
          </w:pPr>
          <w:r w:rsidRPr="00C772D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8C4B94ACAB4893B029CE657D2012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34AC60-F9E6-4FCB-AE89-268D8B7DFE62}"/>
      </w:docPartPr>
      <w:docPartBody>
        <w:p w:rsidR="004F2F78" w:rsidRDefault="003444BD" w:rsidP="003444BD">
          <w:pPr>
            <w:pStyle w:val="128C4B94ACAB4893B029CE657D2012FB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F6BC6842B32D4518A8FE12D43F0016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FDBAD3-0D45-4A9D-9246-E06CB900F1D6}"/>
      </w:docPartPr>
      <w:docPartBody>
        <w:p w:rsidR="004F2F78" w:rsidRDefault="003444BD" w:rsidP="003444BD">
          <w:pPr>
            <w:pStyle w:val="F6BC6842B32D4518A8FE12D43F00162C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E2B"/>
    <w:rsid w:val="000F39B4"/>
    <w:rsid w:val="001D6F7E"/>
    <w:rsid w:val="003444BD"/>
    <w:rsid w:val="003E0E54"/>
    <w:rsid w:val="004F2F78"/>
    <w:rsid w:val="00725072"/>
    <w:rsid w:val="00946A3C"/>
    <w:rsid w:val="00994E2B"/>
    <w:rsid w:val="00C07843"/>
    <w:rsid w:val="00D9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444BD"/>
  </w:style>
  <w:style w:type="paragraph" w:customStyle="1" w:styleId="6BEA25EA92704A5AAFEF08AF112FD37F">
    <w:name w:val="6BEA25EA92704A5AAFEF08AF112FD37F"/>
    <w:rsid w:val="003444BD"/>
  </w:style>
  <w:style w:type="paragraph" w:customStyle="1" w:styleId="DA358787CBFF41C982EFFAD1B782C5C1">
    <w:name w:val="DA358787CBFF41C982EFFAD1B782C5C1"/>
    <w:rsid w:val="003444BD"/>
  </w:style>
  <w:style w:type="paragraph" w:customStyle="1" w:styleId="16ECC847AD59496197D918EBD19D42A8">
    <w:name w:val="16ECC847AD59496197D918EBD19D42A8"/>
    <w:rsid w:val="003444BD"/>
  </w:style>
  <w:style w:type="paragraph" w:customStyle="1" w:styleId="66E76E9763DD497D9DAC15AB2EA422F0">
    <w:name w:val="66E76E9763DD497D9DAC15AB2EA422F0"/>
    <w:rsid w:val="003444BD"/>
  </w:style>
  <w:style w:type="paragraph" w:customStyle="1" w:styleId="128C4B94ACAB4893B029CE657D2012FB">
    <w:name w:val="128C4B94ACAB4893B029CE657D2012FB"/>
    <w:rsid w:val="003444BD"/>
  </w:style>
  <w:style w:type="paragraph" w:customStyle="1" w:styleId="F6BC6842B32D4518A8FE12D43F00162C">
    <w:name w:val="F6BC6842B32D4518A8FE12D43F00162C"/>
    <w:rsid w:val="003444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371</Words>
  <Characters>2592</Characters>
  <Application>Microsoft Office Word</Application>
  <DocSecurity>8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Abfall</dc:title>
  <dc:subject>Vermeidung, Verwertung und Beseitigung von Bau- und Abbruchabfällen sowie Baustellenabfällen</dc:subject>
  <dc:creator>Dorothea Fenner</dc:creator>
  <cp:keywords>Abfall</cp:keywords>
  <cp:lastModifiedBy>Lippertz Marion</cp:lastModifiedBy>
  <cp:revision>20</cp:revision>
  <cp:lastPrinted>2010-03-03T16:08:00Z</cp:lastPrinted>
  <dcterms:created xsi:type="dcterms:W3CDTF">2022-12-08T11:17:00Z</dcterms:created>
  <dcterms:modified xsi:type="dcterms:W3CDTF">2026-06-01T10:49:00Z</dcterms:modified>
</cp:coreProperties>
</file>